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 w:rsidP="00EA5948">
      <w:r>
        <w:t>О принятии к рассмотрению заявлений о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4E4586" w:rsidRDefault="004E4586" w:rsidP="00766B50">
      <w:pPr>
        <w:ind w:firstLine="709"/>
        <w:jc w:val="both"/>
        <w:rPr>
          <w:sz w:val="28"/>
          <w:szCs w:val="28"/>
        </w:rPr>
      </w:pPr>
    </w:p>
    <w:p w:rsidR="004E4586" w:rsidRPr="009044E0" w:rsidRDefault="004E4586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4E4586" w:rsidRDefault="004E4586" w:rsidP="000120A2">
      <w:pPr>
        <w:pStyle w:val="ListParagraph"/>
        <w:ind w:left="0" w:firstLine="709"/>
        <w:jc w:val="both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1. Санкт - Петербургское государственное казенное учреждение здравоохранения «Детский санаторий «Березка»,</w:t>
      </w:r>
      <w:r w:rsidRPr="000120A2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>заявление от 30.05.2017 года, рег. № 5.2-05-77/17, акт приема-передачи документов от 04.07.2017г.</w:t>
      </w:r>
    </w:p>
    <w:p w:rsidR="004E4586" w:rsidRDefault="004E4586" w:rsidP="000120A2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>
        <w:rPr>
          <w:color w:val="0000FF"/>
          <w:sz w:val="28"/>
          <w:szCs w:val="28"/>
        </w:rPr>
        <w:t xml:space="preserve">Общество с ограниченной ответственностью «МЕДИКА», </w:t>
      </w:r>
      <w:r>
        <w:rPr>
          <w:bCs/>
          <w:color w:val="0000FF"/>
          <w:sz w:val="28"/>
          <w:szCs w:val="28"/>
        </w:rPr>
        <w:t>заявление от 04.07.2017 года, рег. № 5.2-05-111/17;</w:t>
      </w:r>
    </w:p>
    <w:p w:rsidR="004E4586" w:rsidRDefault="004E4586" w:rsidP="00200CC3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3.</w:t>
      </w:r>
      <w:r w:rsidRPr="00200CC3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Общество с ограниченной ответственностью «ЭЛИТ СТОМ», </w:t>
      </w:r>
      <w:r>
        <w:rPr>
          <w:bCs/>
          <w:color w:val="0000FF"/>
          <w:sz w:val="28"/>
          <w:szCs w:val="28"/>
        </w:rPr>
        <w:t>заявление от 06.07.2017 года, рег. № 5.2-05-113</w:t>
      </w:r>
      <w:bookmarkStart w:id="0" w:name="_GoBack"/>
      <w:bookmarkEnd w:id="0"/>
      <w:r>
        <w:rPr>
          <w:bCs/>
          <w:color w:val="0000FF"/>
          <w:sz w:val="28"/>
          <w:szCs w:val="28"/>
        </w:rPr>
        <w:t>/17;</w:t>
      </w:r>
    </w:p>
    <w:p w:rsidR="004E4586" w:rsidRDefault="004E4586" w:rsidP="00200CC3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4. </w:t>
      </w:r>
      <w:r>
        <w:rPr>
          <w:color w:val="0000FF"/>
          <w:sz w:val="28"/>
          <w:szCs w:val="28"/>
        </w:rPr>
        <w:t xml:space="preserve">Общество с ограниченной ответственностью «Семейный медицинский центр», </w:t>
      </w:r>
      <w:r>
        <w:rPr>
          <w:bCs/>
          <w:color w:val="0000FF"/>
          <w:sz w:val="28"/>
          <w:szCs w:val="28"/>
        </w:rPr>
        <w:t>заявление от 06.07.2017 года, рег. № 5.2-05-114/17;</w:t>
      </w:r>
    </w:p>
    <w:p w:rsidR="004E4586" w:rsidRDefault="004E4586" w:rsidP="000120A2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</w:p>
    <w:p w:rsidR="004E4586" w:rsidRDefault="004E4586" w:rsidP="000120A2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</w:p>
    <w:p w:rsidR="004E4586" w:rsidRDefault="004E4586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4E4586" w:rsidRDefault="004E4586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4E4586" w:rsidRPr="00A860FF" w:rsidRDefault="004E4586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0120A2">
        <w:rPr>
          <w:sz w:val="28"/>
          <w:szCs w:val="28"/>
          <w:u w:val="single"/>
        </w:rPr>
        <w:t>Воецкая И.А.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«06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июля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(дата)</w:t>
      </w:r>
    </w:p>
    <w:p w:rsidR="004E4586" w:rsidRDefault="004E4586"/>
    <w:p w:rsidR="004E4586" w:rsidRDefault="004E4586"/>
    <w:p w:rsidR="004E4586" w:rsidRDefault="004E4586"/>
    <w:p w:rsidR="004E4586" w:rsidRDefault="004E4586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4E4586" w:rsidRDefault="004E4586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4E4586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4E4586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В.А.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586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</w:tr>
      <w:tr w:rsidR="004E4586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E4586" w:rsidRDefault="004E4586"/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4E4586" w:rsidRDefault="004E4586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4E4586" w:rsidRDefault="004E4586"/>
    <w:p w:rsidR="004E4586" w:rsidRDefault="004E4586">
      <w:pPr>
        <w:rPr>
          <w:sz w:val="26"/>
          <w:szCs w:val="26"/>
        </w:rPr>
      </w:pPr>
    </w:p>
    <w:p w:rsidR="004E4586" w:rsidRDefault="004E4586">
      <w:pPr>
        <w:rPr>
          <w:sz w:val="26"/>
          <w:szCs w:val="26"/>
        </w:rPr>
      </w:pPr>
    </w:p>
    <w:p w:rsidR="004E4586" w:rsidRDefault="004E4586">
      <w:pPr>
        <w:rPr>
          <w:sz w:val="26"/>
          <w:szCs w:val="26"/>
        </w:rPr>
      </w:pPr>
    </w:p>
    <w:p w:rsidR="004E4586" w:rsidRDefault="004E4586"/>
    <w:sectPr w:rsidR="004E4586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586" w:rsidRDefault="004E4586">
      <w:r>
        <w:separator/>
      </w:r>
    </w:p>
  </w:endnote>
  <w:endnote w:type="continuationSeparator" w:id="0">
    <w:p w:rsidR="004E4586" w:rsidRDefault="004E4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586" w:rsidRDefault="004E4586">
      <w:r>
        <w:separator/>
      </w:r>
    </w:p>
  </w:footnote>
  <w:footnote w:type="continuationSeparator" w:id="0">
    <w:p w:rsidR="004E4586" w:rsidRDefault="004E4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586" w:rsidRDefault="004E4586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4586" w:rsidRDefault="004E45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586" w:rsidRDefault="004E4586" w:rsidP="00D43FEA">
    <w:pPr>
      <w:pStyle w:val="Header"/>
      <w:rPr>
        <w:rStyle w:val="PageNumber"/>
      </w:rPr>
    </w:pPr>
  </w:p>
  <w:p w:rsidR="004E4586" w:rsidRDefault="004E4586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20A2"/>
    <w:rsid w:val="00017D5E"/>
    <w:rsid w:val="000208BB"/>
    <w:rsid w:val="00030BC9"/>
    <w:rsid w:val="00034121"/>
    <w:rsid w:val="00044A6E"/>
    <w:rsid w:val="00045321"/>
    <w:rsid w:val="000524DB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0F2AA3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0CC3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67882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E4586"/>
    <w:rsid w:val="004E52FA"/>
    <w:rsid w:val="004F2889"/>
    <w:rsid w:val="005023B3"/>
    <w:rsid w:val="00502D81"/>
    <w:rsid w:val="00516458"/>
    <w:rsid w:val="005259AB"/>
    <w:rsid w:val="005308DD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3AF0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4463"/>
    <w:rsid w:val="00621B98"/>
    <w:rsid w:val="00622F6B"/>
    <w:rsid w:val="00624220"/>
    <w:rsid w:val="006312BC"/>
    <w:rsid w:val="00631CD7"/>
    <w:rsid w:val="006357AC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B41C3"/>
    <w:rsid w:val="008C4014"/>
    <w:rsid w:val="008C7112"/>
    <w:rsid w:val="008C74B6"/>
    <w:rsid w:val="008D1133"/>
    <w:rsid w:val="008D2794"/>
    <w:rsid w:val="008D2811"/>
    <w:rsid w:val="008D5416"/>
    <w:rsid w:val="008D6DE5"/>
    <w:rsid w:val="008E577C"/>
    <w:rsid w:val="008F773B"/>
    <w:rsid w:val="008F7A2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47A8B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24C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B5D41"/>
    <w:rsid w:val="00CC48B9"/>
    <w:rsid w:val="00CC70A1"/>
    <w:rsid w:val="00CD0852"/>
    <w:rsid w:val="00CD218B"/>
    <w:rsid w:val="00CD433C"/>
    <w:rsid w:val="00CD45B3"/>
    <w:rsid w:val="00CD5D5A"/>
    <w:rsid w:val="00CD68E2"/>
    <w:rsid w:val="00CD6D45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2A16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4AC9"/>
    <w:rsid w:val="00F7614D"/>
    <w:rsid w:val="00F81C4A"/>
    <w:rsid w:val="00F846F5"/>
    <w:rsid w:val="00F939F6"/>
    <w:rsid w:val="00F95D35"/>
    <w:rsid w:val="00FA01A8"/>
    <w:rsid w:val="00FA5395"/>
    <w:rsid w:val="00FA77F7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8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134</TotalTime>
  <Pages>2</Pages>
  <Words>325</Words>
  <Characters>1854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8</cp:revision>
  <cp:lastPrinted>2017-07-06T14:06:00Z</cp:lastPrinted>
  <dcterms:created xsi:type="dcterms:W3CDTF">2017-06-29T14:09:00Z</dcterms:created>
  <dcterms:modified xsi:type="dcterms:W3CDTF">2017-07-06T14:12:00Z</dcterms:modified>
</cp:coreProperties>
</file>